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59466B6C" w14:textId="77777777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 w:rsidRPr="00986260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05F17D6D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6560E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7843D230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71" w14:textId="6FFCE313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>podlimitní sektorovou veřejnou zakázku/ veřejnou zakázku malého rozsahu</w:t>
      </w:r>
      <w:r>
        <w:rPr>
          <w:rFonts w:eastAsia="Times New Roman" w:cs="Times New Roman"/>
          <w:lang w:eastAsia="cs-CZ"/>
        </w:rPr>
        <w:t xml:space="preserve"> s názvem </w:t>
      </w:r>
      <w:bookmarkStart w:id="0" w:name="_Toc403053768"/>
      <w:r>
        <w:rPr>
          <w:rFonts w:eastAsia="Times New Roman" w:cs="Times New Roman"/>
          <w:b/>
          <w:lang w:eastAsia="cs-CZ"/>
        </w:rPr>
        <w:t>„</w:t>
      </w:r>
      <w:bookmarkEnd w:id="0"/>
      <w:r w:rsidR="00C50502" w:rsidRPr="005A0E4C">
        <w:rPr>
          <w:rFonts w:ascii="Verdana" w:eastAsia="Verdana" w:hAnsi="Verdana"/>
          <w:b/>
        </w:rPr>
        <w:t>Zajištění provozu a oprav plynových kotelen a výměníkových stanic v obvodu OŘ PHA 2026-2028</w:t>
      </w:r>
      <w:r w:rsidRPr="0072509D">
        <w:rPr>
          <w:rFonts w:eastAsia="Times New Roman" w:cs="Times New Roman"/>
          <w:b/>
          <w:lang w:eastAsia="cs-CZ"/>
        </w:rPr>
        <w:t>“</w:t>
      </w:r>
      <w:r w:rsidRPr="0072509D">
        <w:rPr>
          <w:rFonts w:eastAsia="Times New Roman" w:cs="Times New Roman"/>
          <w:lang w:eastAsia="cs-CZ"/>
        </w:rPr>
        <w:t>, č.j.</w:t>
      </w:r>
      <w:r w:rsidR="0072509D">
        <w:rPr>
          <w:rFonts w:eastAsia="Times New Roman" w:cs="Times New Roman"/>
          <w:lang w:eastAsia="cs-CZ"/>
        </w:rPr>
        <w:t xml:space="preserve"> </w:t>
      </w:r>
      <w:r w:rsidR="0072509D" w:rsidRPr="00F33165">
        <w:t>76842/2026-SŽ-GŘ-O15</w:t>
      </w:r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21F74F34" w:rsidR="00AC2CF0" w:rsidRPr="00986260" w:rsidRDefault="00D45C59" w:rsidP="00882E6D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Obchodní tajemství či jiné informace dle § 3 odst</w:t>
            </w:r>
            <w:r w:rsidR="005C7054">
              <w:rPr>
                <w:rStyle w:val="Siln"/>
              </w:rPr>
              <w:t>.</w:t>
            </w:r>
            <w:r w:rsidRPr="00986260">
              <w:rPr>
                <w:rStyle w:val="Siln"/>
              </w:rPr>
              <w:t xml:space="preserve">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986260" w:rsidRDefault="00871841" w:rsidP="00882E6D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</w:t>
            </w:r>
            <w:r w:rsidR="0066668B" w:rsidRPr="00986260">
              <w:rPr>
                <w:rStyle w:val="Siln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 w:rsidR="009F7412">
                  <w:rPr>
                    <w:rStyle w:val="Zstupntext"/>
                    <w:rFonts w:ascii="Verdana" w:hAnsi="Verdana"/>
                  </w:rPr>
                  <w:t>, např. „</w:t>
                </w:r>
                <w:r w:rsidR="001A3814"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="009F7412" w:rsidRPr="009F7412">
                  <w:rPr>
                    <w:rStyle w:val="Zstupntext"/>
                    <w:rFonts w:ascii="Verdana" w:hAnsi="Verdana"/>
                    <w:b/>
                  </w:rPr>
                  <w:t xml:space="preserve"> smlouvy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>.</w:t>
                </w:r>
                <w:r w:rsidR="009F7412"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6C2C8211" w:rsidR="00AC2CF0" w:rsidRPr="007308BA" w:rsidRDefault="00685B92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776482817"/>
                <w:placeholder>
                  <w:docPart w:val="F75E81286181425CA8BA17995185351B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C5A0A5A" w:rsidR="00AC2CF0" w:rsidRPr="007308BA" w:rsidRDefault="00685B92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1554925527"/>
                <w:placeholder>
                  <w:docPart w:val="8AC7064736654E24A1DF2076B87347CD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sectPr w:rsid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F77ED" w14:textId="77777777" w:rsidR="00685B92" w:rsidRDefault="00685B92" w:rsidP="00962258">
      <w:pPr>
        <w:spacing w:after="0" w:line="240" w:lineRule="auto"/>
      </w:pPr>
      <w:r>
        <w:separator/>
      </w:r>
    </w:p>
  </w:endnote>
  <w:endnote w:type="continuationSeparator" w:id="0">
    <w:p w14:paraId="106087A5" w14:textId="77777777" w:rsidR="00685B92" w:rsidRDefault="00685B92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D61054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D61054">
          <w:pPr>
            <w:pStyle w:val="Zpat"/>
            <w:contextualSpacing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D61054">
          <w:pPr>
            <w:pStyle w:val="Zpat"/>
            <w:contextualSpacing/>
          </w:pPr>
          <w:r>
            <w:t>zapsána v obchodním rejstříku vedeném Městským soudem v Praze, spisová značka A 48384</w:t>
          </w: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7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Sídlo: Dlážděná 1003/7, 110 00 Praha 1</w:t>
          </w:r>
        </w:p>
        <w:p w14:paraId="59466B98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D61054">
          <w:pPr>
            <w:pStyle w:val="Zpat"/>
            <w:ind w:left="658" w:right="-653"/>
            <w:contextualSpacing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CB45D" w14:textId="77777777" w:rsidR="00685B92" w:rsidRDefault="00685B92" w:rsidP="00962258">
      <w:pPr>
        <w:spacing w:after="0" w:line="240" w:lineRule="auto"/>
      </w:pPr>
      <w:r>
        <w:separator/>
      </w:r>
    </w:p>
  </w:footnote>
  <w:footnote w:type="continuationSeparator" w:id="0">
    <w:p w14:paraId="3B967CCC" w14:textId="77777777" w:rsidR="00685B92" w:rsidRDefault="00685B92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03C4A7CD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="005F15EC">
      <w:rPr>
        <w:szCs w:val="22"/>
      </w:rPr>
      <w:t>10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37914808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</w:t>
    </w:r>
    <w:r w:rsidR="005F15EC">
      <w:rPr>
        <w:rStyle w:val="Zvraznn"/>
      </w:rPr>
      <w:t>1</w:t>
    </w:r>
    <w:r>
      <w:rPr>
        <w:rStyle w:val="Zvraznn"/>
      </w:rPr>
      <w:t>.2 a 2</w:t>
    </w:r>
    <w:r w:rsidR="005F15EC">
      <w:rPr>
        <w:rStyle w:val="Zvraznn"/>
      </w:rPr>
      <w:t>1.</w:t>
    </w:r>
    <w:r>
      <w:rPr>
        <w:rStyle w:val="Zvraznn"/>
      </w:rPr>
      <w:t>3</w:t>
    </w:r>
    <w:r w:rsidRPr="00986260">
      <w:rPr>
        <w:rStyle w:val="Zvraznn"/>
      </w:rPr>
      <w:t xml:space="preserve"> Výzvy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207DF5"/>
    <w:rsid w:val="00280E07"/>
    <w:rsid w:val="002811DF"/>
    <w:rsid w:val="002C31BF"/>
    <w:rsid w:val="002D08B1"/>
    <w:rsid w:val="002E0CD7"/>
    <w:rsid w:val="003401F1"/>
    <w:rsid w:val="00341DCF"/>
    <w:rsid w:val="00357BC6"/>
    <w:rsid w:val="003956C6"/>
    <w:rsid w:val="003B7E4D"/>
    <w:rsid w:val="00441430"/>
    <w:rsid w:val="00450F07"/>
    <w:rsid w:val="00453CD3"/>
    <w:rsid w:val="00460660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37031"/>
    <w:rsid w:val="00553375"/>
    <w:rsid w:val="00557C28"/>
    <w:rsid w:val="005736B7"/>
    <w:rsid w:val="00575E5A"/>
    <w:rsid w:val="005C7054"/>
    <w:rsid w:val="005F1404"/>
    <w:rsid w:val="005F15EC"/>
    <w:rsid w:val="0061068E"/>
    <w:rsid w:val="00643D36"/>
    <w:rsid w:val="0065336D"/>
    <w:rsid w:val="00660AD3"/>
    <w:rsid w:val="0066668B"/>
    <w:rsid w:val="00677B7F"/>
    <w:rsid w:val="00685B92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09D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2155C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0642B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E07F4"/>
    <w:rsid w:val="009F1F06"/>
    <w:rsid w:val="009F392E"/>
    <w:rsid w:val="009F7412"/>
    <w:rsid w:val="00A06F33"/>
    <w:rsid w:val="00A1175A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503B3"/>
    <w:rsid w:val="00C50502"/>
    <w:rsid w:val="00C715B9"/>
    <w:rsid w:val="00CD1FC4"/>
    <w:rsid w:val="00CF32AA"/>
    <w:rsid w:val="00D21061"/>
    <w:rsid w:val="00D4108E"/>
    <w:rsid w:val="00D45C59"/>
    <w:rsid w:val="00D61054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328F"/>
    <w:rsid w:val="00F0533E"/>
    <w:rsid w:val="00F07A67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F75E81286181425CA8BA17995185351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66CC5CB-5D89-47BC-994C-5418EE3B4611}"/>
      </w:docPartPr>
      <w:docPartBody>
        <w:p w:rsidR="00DB3D9A" w:rsidRDefault="00DB3D9A" w:rsidP="00DB3D9A">
          <w:pPr>
            <w:pStyle w:val="F75E81286181425CA8BA17995185351B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8AC7064736654E24A1DF2076B87347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4011324-77E0-4735-9484-D7AE73585875}"/>
      </w:docPartPr>
      <w:docPartBody>
        <w:p w:rsidR="00DB3D9A" w:rsidRDefault="00DB3D9A" w:rsidP="00DB3D9A">
          <w:pPr>
            <w:pStyle w:val="8AC7064736654E24A1DF2076B87347CD"/>
          </w:pPr>
          <w:r w:rsidRPr="004327E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49171C"/>
    <w:rsid w:val="00710200"/>
    <w:rsid w:val="0087094D"/>
    <w:rsid w:val="009F1F06"/>
    <w:rsid w:val="00B72819"/>
    <w:rsid w:val="00BE31C7"/>
    <w:rsid w:val="00BF6810"/>
    <w:rsid w:val="00C601C7"/>
    <w:rsid w:val="00DB3D9A"/>
    <w:rsid w:val="00F07A67"/>
    <w:rsid w:val="00F61D7B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B3D9A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F75E81286181425CA8BA17995185351B">
    <w:name w:val="F75E81286181425CA8BA17995185351B"/>
    <w:rsid w:val="00DB3D9A"/>
    <w:rPr>
      <w:kern w:val="2"/>
      <w14:ligatures w14:val="standardContextual"/>
    </w:rPr>
  </w:style>
  <w:style w:type="paragraph" w:customStyle="1" w:styleId="8AC7064736654E24A1DF2076B87347CD">
    <w:name w:val="8AC7064736654E24A1DF2076B87347CD"/>
    <w:rsid w:val="00DB3D9A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B46B08-FDD9-42EE-B847-1C15585FA4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1</Pages>
  <Words>475</Words>
  <Characters>2807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Mantlíková Lucie</cp:lastModifiedBy>
  <cp:revision>12</cp:revision>
  <cp:lastPrinted>2017-11-28T17:18:00Z</cp:lastPrinted>
  <dcterms:created xsi:type="dcterms:W3CDTF">2023-11-16T10:29:00Z</dcterms:created>
  <dcterms:modified xsi:type="dcterms:W3CDTF">2026-04-27T11:28:00Z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